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fb1e52" w14:textId="0fb1e5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142D4A">
        <w:t>943/2021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142D4A">
        <w:t>943/2021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42D4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42D4A">
        <w:t>HUCIKA LIFT DESIGN jednostavno društvo s ograničenom odg</w:t>
      </w:r>
      <w:r w:rsidR="00142D4A">
        <w:t xml:space="preserve">ovornošću za trgovinu i usluge, OIB: 58633608613, </w:t>
      </w:r>
      <w:proofErr w:type="spellStart"/>
      <w:r w:rsidR="00142D4A">
        <w:t>Konjščina</w:t>
      </w:r>
      <w:proofErr w:type="spellEnd"/>
      <w:r w:rsidR="00142D4A">
        <w:t>, Zagorska 13 D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42D4A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42D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2D4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42D4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42D4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42D4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D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2D4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2D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2D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St-943/2021</izvorni_sadrzaj>
    <derivirana_varijabla naziv="DomainObject.Predmet.OznakaBroj_1">St-943/2021</derivirana_varijabla>
  </DomainObject.Predmet.OznakaBroj>
  <DomainObject.Predmet.OznakaBrojOptuznogAkta>
    <izvorni_sadrzaj>04-06-21-1896</izvorni_sadrzaj>
    <derivirana_varijabla naziv="DomainObject.Predmet.OznakaBrojOptuznogAkta_1">04-06-21-1896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HUCIKA LIFT DESIGN jednostavno društvo s ograničenom odgovornošću za trgovinu i usluge</izvorni_sadrzaj>
    <derivirana_varijabla naziv="DomainObject.Predmet.ProtustrankaFormated_1">  HUCIKA LIFT DESIGN jednostavno društvo s ograničenom odgovornošću za trgovinu i usluge</derivirana_varijabla>
  </DomainObject.Predmet.ProtustrankaFormated>
  <DomainObject.Predmet.ProtustrankaFormatedOIB>
    <izvorni_sadrzaj>  HUCIKA LIFT DESIGN jednostavno društvo s ograničenom odgovornošću za trgovinu i usluge, OIB 58633608613</izvorni_sadrzaj>
    <derivirana_varijabla naziv="DomainObject.Predmet.ProtustrankaFormatedOIB_1">  HUCIKA LIFT DESIGN jednostavno društvo s ograničenom odgovornošću za trgovinu i usluge, OIB 58633608613</derivirana_varijabla>
  </DomainObject.Predmet.ProtustrankaFormatedOIB>
  <DomainObject.Predmet.ProtustrankaFormatedWithAdress>
    <izvorni_sadrzaj> HUCIKA LIFT DESIGN jednostavno društvo s ograničenom odgovornošću za trgovinu i usluge, Zagorska 13 D, 49282 Konjščina</izvorni_sadrzaj>
    <derivirana_varijabla naziv="DomainObject.Predmet.ProtustrankaFormatedWithAdress_1"> HUCIKA LIFT DESIGN jednostavno društvo s ograničenom odgovornošću za trgovinu i usluge, Zagorska 13 D, 49282 Konjščina</derivirana_varijabla>
  </DomainObject.Predmet.ProtustrankaFormatedWithAdress>
  <DomainObject.Predmet.ProtustrankaFormatedWithAdressOIB>
    <izvorni_sadrzaj> HUCIKA LIFT DESIGN jednostavno društvo s ograničenom odgovornošću za trgovinu i usluge, OIB 58633608613, Zagorska 13 D, 49282 Konjščina</izvorni_sadrzaj>
    <derivirana_varijabla naziv="DomainObject.Predmet.ProtustrankaFormatedWithAdressOIB_1"> HUCIKA LIFT DESIGN jednostavno društvo s ograničenom odgovornošću za trgovinu i usluge, OIB 58633608613, Zagorska 13 D, 49282 Konjščina</derivirana_varijabla>
  </DomainObject.Predmet.ProtustrankaFormatedWithAdressOIB>
  <DomainObject.Predmet.ProtustrankaWithAdress>
    <izvorni_sadrzaj>HUCIKA LIFT DESIGN jednostavno društvo s ograničenom odgovornošću za trgovinu i usluge Zagorska 13 D, 49282 Konjščina</izvorni_sadrzaj>
    <derivirana_varijabla naziv="DomainObject.Predmet.ProtustrankaWithAdress_1">HUCIKA LIFT DESIGN jednostavno društvo s ograničenom odgovornošću za trgovinu i usluge Zagorska 13 D, 49282 Konjščina</derivirana_varijabla>
  </DomainObject.Predmet.ProtustrankaWithAdress>
  <DomainObject.Predmet.ProtustrankaWithAdressOIB>
    <izvorni_sadrzaj>HUCIKA LIFT DESIGN jednostavno društvo s ograničenom odgovornošću za trgovinu i usluge, OIB 58633608613, Zagorska 13 D, 49282 Konjščina</izvorni_sadrzaj>
    <derivirana_varijabla naziv="DomainObject.Predmet.ProtustrankaWithAdressOIB_1">HUCIKA LIFT DESIGN jednostavno društvo s ograničenom odgovornošću za trgovinu i usluge, OIB 58633608613, Zagorska 13 D, 49282 Konjščina</derivirana_varijabla>
  </DomainObject.Predmet.ProtustrankaWithAdressOIB>
  <DomainObject.Predmet.ProtustrankaNazivFormated>
    <izvorni_sadrzaj>HUCIKA LIFT DESIGN jednostavno društvo s ograničenom odgovornošću za trgovinu i usluge</izvorni_sadrzaj>
    <derivirana_varijabla naziv="DomainObject.Predmet.ProtustrankaNazivFormated_1">HUCIKA LIFT DESIGN jednostavno društvo s ograničenom odgovornošću za trgovinu i usluge</derivirana_varijabla>
  </DomainObject.Predmet.ProtustrankaNazivFormated>
  <DomainObject.Predmet.ProtustrankaNazivFormatedOIB>
    <izvorni_sadrzaj>HUCIKA LIFT DESIGN jednostavno društvo s ograničenom odgovornošću za trgovinu i usluge, OIB 58633608613</izvorni_sadrzaj>
    <derivirana_varijabla naziv="DomainObject.Predmet.ProtustrankaNazivFormatedOIB_1">HUCIKA LIFT DESIGN jednostavno društvo s ograničenom odgovornošću za trgovinu i usluge, OIB 58633608613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HUCIKA LIFT DESIGN jednostavno društvo s ograničenom odgovornošću za trgovinu i usluge</item>
    </izvorni_sadrzaj>
    <derivirana_varijabla naziv="DomainObject.Predmet.ProtuStrankaListFormated_1">
      <item>HUCIKA LIFT DESIGN jednostavno društvo s ograničenom odgovornošću za trgovinu i usluge</item>
    </derivirana_varijabla>
  </DomainObject.Predmet.ProtuStrankaListFormated>
  <DomainObject.Predmet.ProtuStrankaListFormatedOIB>
    <izvorni_sadrzaj>
      <item>HUCIKA LIFT DESIGN jednostavno društvo s ograničenom odgovornošću za trgovinu i usluge, OIB 58633608613</item>
    </izvorni_sadrzaj>
    <derivirana_varijabla naziv="DomainObject.Predmet.ProtuStrankaListFormatedOIB_1">
      <item>HUCIKA LIFT DESIGN jednostavno društvo s ograničenom odgovornošću za trgovinu i usluge, OIB 58633608613</item>
    </derivirana_varijabla>
  </DomainObject.Predmet.ProtuStrankaListFormatedOIB>
  <DomainObject.Predmet.ProtuStrankaListFormatedWithAdress>
    <izvorni_sadrzaj>
      <item>HUCIKA LIFT DESIGN jednostavno društvo s ograničenom odgovornošću za trgovinu i usluge, Zagorska 13 D, 49282 Konjščina</item>
    </izvorni_sadrzaj>
    <derivirana_varijabla naziv="DomainObject.Predmet.ProtuStrankaListFormatedWithAdress_1">
      <item>HUCIKA LIFT DESIGN jednostavno društvo s ograničenom odgovornošću za trgovinu i usluge, Zagorska 13 D, 49282 Konjščina</item>
    </derivirana_varijabla>
  </DomainObject.Predmet.ProtuStrankaListFormatedWithAdress>
  <DomainObject.Predmet.ProtuStrankaListFormatedWithAdressOIB>
    <izvorni_sadrzaj>
      <item>HUCIKA LIFT DESIGN jednostavno društvo s ograničenom odgovornošću za trgovinu i usluge, OIB 58633608613, Zagorska 13 D, 49282 Konjščina</item>
    </izvorni_sadrzaj>
    <derivirana_varijabla naziv="DomainObject.Predmet.ProtuStrankaListFormatedWithAdressOIB_1">
      <item>HUCIKA LIFT DESIGN jednostavno društvo s ograničenom odgovornošću za trgovinu i usluge, OIB 58633608613, Zagorska 13 D, 49282 Konjščina</item>
    </derivirana_varijabla>
  </DomainObject.Predmet.ProtuStrankaListFormatedWithAdressOIB>
  <DomainObject.Predmet.ProtuStrankaListNazivFormated>
    <izvorni_sadrzaj>
      <item>HUCIKA LIFT DESIGN jednostavno društvo s ograničenom odgovornošću za trgovinu i usluge</item>
    </izvorni_sadrzaj>
    <derivirana_varijabla naziv="DomainObject.Predmet.ProtuStrankaListNazivFormated_1">
      <item>HUCIKA LIFT DESIGN jednostavno društvo s ograničenom odgovornošću za trgovinu i usluge</item>
    </derivirana_varijabla>
  </DomainObject.Predmet.ProtuStrankaListNazivFormated>
  <DomainObject.Predmet.ProtuStrankaListNazivFormatedOIB>
    <izvorni_sadrzaj>
      <item>HUCIKA LIFT DESIGN jednostavno društvo s ograničenom odgovornošću za trgovinu i usluge, OIB 58633608613</item>
    </izvorni_sadrzaj>
    <derivirana_varijabla naziv="DomainObject.Predmet.ProtuStrankaListNazivFormatedOIB_1">
      <item>HUCIKA LIFT DESIGN jednostavno društvo s ograničenom odgovornošću za trgovinu i usluge, OIB 58633608613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HUCIKA LIFT DESIGN jednostavno društvo s ograničenom odgovornošću za trgovinu i usluge</izvorni_sadrzaj>
    <derivirana_varijabla naziv="DomainObject.Predmet.ProtustrankaIDrugi_1">HUCIKA LIFT DESIGN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HUCIKA LIFT DESIGN jednostavno društvo s ograničenom odgovornošću za trgovinu i usluge, OIB 58633608613, Zagorska 13 D, 49282 Konjščina</izvorni_sadrzaj>
    <derivirana_varijabla naziv="DomainObject.Predmet.ProtustrankaIDrugiAdressOIB_1">HUCIKA LIFT DESIGN jednostavno društvo s ograničenom odgovornošću za trgovinu i usluge, OIB 58633608613, Zagorska 13 D,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HUCIKA LIFT DESIGN jednostavno društvo s ograničenom odgovornošću za trgovinu i usluge</item>
      <item>Financijska agencija</item>
    </izvorni_sadrzaj>
    <derivirana_varijabla naziv="DomainObject.Predmet.SudioniciListNaziv_1">
      <item>HUCIKA LIFT DESIGN jednostavno društvo s ograničenom odgovornošću za trgovinu i usluge</item>
      <item>Financijska agencija</item>
    </derivirana_varijabla>
  </DomainObject.Predmet.SudioniciListNaziv>
  <DomainObject.Predmet.SudioniciListAdressOIB>
    <izvorni_sadrzaj>
      <item>HUCIKA LIFT DESIGN jednostavno društvo s ograničenom odgovornošću za trgovinu i usluge, OIB 58633608613, Zagorska 13 D,49282 Konjščina</item>
      <item>Financijska agencija, OIB 85821130368, TRG SVIBANJSKIH ŽRTAVA 1995. 1,10000 Zagreb</item>
    </izvorni_sadrzaj>
    <derivirana_varijabla naziv="DomainObject.Predmet.SudioniciListAdressOIB_1">
      <item>HUCIKA LIFT DESIGN jednostavno društvo s ograničenom odgovornošću za trgovinu i usluge, OIB 58633608613, Zagorska 13 D,49282 Konjščina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58633608613</item>
      <item>, OIB 85821130368</item>
    </izvorni_sadrzaj>
    <derivirana_varijabla naziv="DomainObject.Predmet.SudioniciListNazivOIB_1">
      <item>, OIB 58633608613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865</properties:Characters>
  <properties:Lines>47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2021-04-21T09:07:00Z</cp:lastPrinted>
  <dcterms:modified xmlns:xsi="http://www.w3.org/2001/XMLSchema-instance" xsi:type="dcterms:W3CDTF">2021-04-21T09:07:00Z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